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455A1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John BAXTER</w:t>
      </w:r>
      <w:r w:rsidRPr="00381E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14:paraId="7775ED4F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of Kirby.</w:t>
      </w:r>
    </w:p>
    <w:p w14:paraId="021DD83A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FCEB88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E49EAA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 xml:space="preserve">  8 Apr.1434</w:t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,</w:t>
      </w:r>
    </w:p>
    <w:p w14:paraId="2FA7E3EF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Northamptonshire,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14:paraId="56E00B2F" w14:textId="7AC0C096" w:rsidR="004651DB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24-222)</w:t>
      </w:r>
    </w:p>
    <w:p w14:paraId="27C80CA9" w14:textId="77777777" w:rsidR="009464D3" w:rsidRDefault="009464D3" w:rsidP="009464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409A7694" w14:textId="77777777" w:rsidR="009464D3" w:rsidRDefault="009464D3" w:rsidP="009464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Thomas Langley, Bishop of Durham.</w:t>
      </w:r>
    </w:p>
    <w:p w14:paraId="00C3D4AD" w14:textId="77777777" w:rsidR="009464D3" w:rsidRDefault="009464D3" w:rsidP="009464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25-50)</w:t>
      </w:r>
    </w:p>
    <w:p w14:paraId="4FA92A49" w14:textId="77777777" w:rsidR="009464D3" w:rsidRPr="00381EF3" w:rsidRDefault="009464D3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19EF3A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B6627" w14:textId="77777777" w:rsidR="004651DB" w:rsidRPr="00381EF3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8AB729" w14:textId="7EC40D6A" w:rsidR="004651DB" w:rsidRDefault="004651DB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14:paraId="424389CD" w14:textId="28DF3B84" w:rsidR="009464D3" w:rsidRPr="00381EF3" w:rsidRDefault="009464D3" w:rsidP="00465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2020</w:t>
      </w:r>
    </w:p>
    <w:p w14:paraId="70A1ADA8" w14:textId="77777777" w:rsidR="006B2F86" w:rsidRPr="00E71FC3" w:rsidRDefault="009464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CE629" w14:textId="77777777" w:rsidR="004651DB" w:rsidRDefault="004651DB" w:rsidP="00E71FC3">
      <w:pPr>
        <w:spacing w:after="0" w:line="240" w:lineRule="auto"/>
      </w:pPr>
      <w:r>
        <w:separator/>
      </w:r>
    </w:p>
  </w:endnote>
  <w:endnote w:type="continuationSeparator" w:id="0">
    <w:p w14:paraId="662E2CD9" w14:textId="77777777" w:rsidR="004651DB" w:rsidRDefault="004651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F1DAB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FF95A" w14:textId="77777777" w:rsidR="004651DB" w:rsidRDefault="004651DB" w:rsidP="00E71FC3">
      <w:pPr>
        <w:spacing w:after="0" w:line="240" w:lineRule="auto"/>
      </w:pPr>
      <w:r>
        <w:separator/>
      </w:r>
    </w:p>
  </w:footnote>
  <w:footnote w:type="continuationSeparator" w:id="0">
    <w:p w14:paraId="43FB78A9" w14:textId="77777777" w:rsidR="004651DB" w:rsidRDefault="004651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1DB"/>
    <w:rsid w:val="004651DB"/>
    <w:rsid w:val="009464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71E0F"/>
  <w15:chartTrackingRefBased/>
  <w15:docId w15:val="{7DEDB571-7E6A-4DA3-9744-78976C99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1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651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2016-03-16T21:24:00Z</dcterms:created>
  <dcterms:modified xsi:type="dcterms:W3CDTF">2020-09-30T11:17:00Z</dcterms:modified>
</cp:coreProperties>
</file>